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F9" w:rsidRDefault="00E202F9" w:rsidP="006F71BD">
      <w:pPr>
        <w:jc w:val="right"/>
        <w:rPr>
          <w:rFonts w:ascii="Arial" w:hAnsi="Arial" w:cs="Arial"/>
          <w:sz w:val="24"/>
          <w:szCs w:val="24"/>
        </w:rPr>
      </w:pPr>
      <w:r w:rsidRPr="00680A41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№2</w:t>
      </w:r>
      <w:bookmarkStart w:id="0" w:name="_GoBack"/>
      <w:bookmarkEnd w:id="0"/>
    </w:p>
    <w:p w:rsidR="00E202F9" w:rsidRPr="00680A41" w:rsidRDefault="00E202F9" w:rsidP="006F71BD">
      <w:pPr>
        <w:jc w:val="right"/>
        <w:rPr>
          <w:rFonts w:ascii="Arial" w:hAnsi="Arial" w:cs="Arial"/>
          <w:sz w:val="24"/>
          <w:szCs w:val="24"/>
        </w:rPr>
      </w:pPr>
      <w:r w:rsidRPr="00680A41">
        <w:rPr>
          <w:rFonts w:ascii="Arial" w:hAnsi="Arial" w:cs="Arial"/>
          <w:sz w:val="24"/>
          <w:szCs w:val="24"/>
        </w:rPr>
        <w:t xml:space="preserve">к постановлению </w:t>
      </w:r>
    </w:p>
    <w:p w:rsidR="00E202F9" w:rsidRPr="00680A41" w:rsidRDefault="00E202F9" w:rsidP="006F71BD">
      <w:pPr>
        <w:jc w:val="right"/>
        <w:rPr>
          <w:rFonts w:ascii="Arial" w:hAnsi="Arial" w:cs="Arial"/>
          <w:sz w:val="24"/>
          <w:szCs w:val="24"/>
        </w:rPr>
      </w:pPr>
      <w:r w:rsidRPr="00680A41">
        <w:rPr>
          <w:rFonts w:ascii="Arial" w:hAnsi="Arial" w:cs="Arial"/>
          <w:sz w:val="24"/>
          <w:szCs w:val="24"/>
        </w:rPr>
        <w:t>администрации  Унечского района</w:t>
      </w:r>
    </w:p>
    <w:p w:rsidR="00E202F9" w:rsidRPr="00680A41" w:rsidRDefault="00E202F9" w:rsidP="006F71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r w:rsidRPr="00680A41">
        <w:rPr>
          <w:rFonts w:ascii="Arial" w:hAnsi="Arial" w:cs="Arial"/>
          <w:sz w:val="24"/>
          <w:szCs w:val="24"/>
        </w:rPr>
        <w:t>от «</w:t>
      </w:r>
      <w:r>
        <w:rPr>
          <w:rFonts w:ascii="Arial" w:hAnsi="Arial" w:cs="Arial"/>
          <w:sz w:val="24"/>
          <w:szCs w:val="24"/>
        </w:rPr>
        <w:t>12</w:t>
      </w:r>
      <w:r w:rsidRPr="00680A41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11.</w:t>
      </w:r>
      <w:r w:rsidRPr="00680A41">
        <w:rPr>
          <w:rFonts w:ascii="Arial" w:hAnsi="Arial" w:cs="Arial"/>
          <w:sz w:val="24"/>
          <w:szCs w:val="24"/>
        </w:rPr>
        <w:t>2025г. №</w:t>
      </w:r>
      <w:r>
        <w:rPr>
          <w:rFonts w:ascii="Arial" w:hAnsi="Arial" w:cs="Arial"/>
          <w:sz w:val="24"/>
          <w:szCs w:val="24"/>
        </w:rPr>
        <w:t>292</w:t>
      </w:r>
    </w:p>
    <w:p w:rsidR="00E202F9" w:rsidRDefault="00E202F9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02F9" w:rsidRPr="00BE67C9" w:rsidRDefault="00E202F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тоги</w:t>
      </w:r>
    </w:p>
    <w:p w:rsidR="00E202F9" w:rsidRDefault="00E202F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</w:p>
    <w:p w:rsidR="00E202F9" w:rsidRDefault="00E202F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«Унечское городское поселение</w:t>
      </w:r>
    </w:p>
    <w:p w:rsidR="00E202F9" w:rsidRPr="00BE67C9" w:rsidRDefault="00E202F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области»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202F9" w:rsidRDefault="00E202F9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E202F9" w:rsidRPr="002751B1">
        <w:trPr>
          <w:trHeight w:val="630"/>
        </w:trPr>
        <w:tc>
          <w:tcPr>
            <w:tcW w:w="8662" w:type="dxa"/>
          </w:tcPr>
          <w:p w:rsidR="00E202F9" w:rsidRPr="002751B1" w:rsidRDefault="00E202F9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E202F9" w:rsidRPr="002751B1" w:rsidRDefault="00E202F9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E202F9" w:rsidRPr="002751B1">
        <w:trPr>
          <w:trHeight w:val="288"/>
        </w:trPr>
        <w:tc>
          <w:tcPr>
            <w:tcW w:w="8662" w:type="dxa"/>
          </w:tcPr>
          <w:p w:rsidR="00E202F9" w:rsidRPr="002751B1" w:rsidRDefault="00E202F9" w:rsidP="001644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01.01.2024)</w:t>
            </w:r>
          </w:p>
        </w:tc>
        <w:tc>
          <w:tcPr>
            <w:tcW w:w="1520" w:type="dxa"/>
          </w:tcPr>
          <w:p w:rsidR="00E202F9" w:rsidRPr="002751B1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F9" w:rsidRPr="00483293">
        <w:trPr>
          <w:trHeight w:val="263"/>
        </w:trPr>
        <w:tc>
          <w:tcPr>
            <w:tcW w:w="8662" w:type="dxa"/>
          </w:tcPr>
          <w:p w:rsidR="00E202F9" w:rsidRPr="00483293" w:rsidRDefault="00E202F9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E202F9" w:rsidRPr="00EF48DA" w:rsidRDefault="00E202F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1DDB">
              <w:rPr>
                <w:rFonts w:ascii="Times New Roman" w:hAnsi="Times New Roman" w:cs="Times New Roman"/>
                <w:sz w:val="24"/>
                <w:szCs w:val="24"/>
              </w:rPr>
              <w:t>23491</w:t>
            </w:r>
          </w:p>
        </w:tc>
      </w:tr>
      <w:tr w:rsidR="00E202F9" w:rsidRPr="00483293">
        <w:trPr>
          <w:trHeight w:val="268"/>
        </w:trPr>
        <w:tc>
          <w:tcPr>
            <w:tcW w:w="8662" w:type="dxa"/>
          </w:tcPr>
          <w:p w:rsidR="00E202F9" w:rsidRPr="00483293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E202F9" w:rsidRPr="00803B18" w:rsidRDefault="00E202F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202F9" w:rsidRPr="00483293">
        <w:trPr>
          <w:trHeight w:val="271"/>
        </w:trPr>
        <w:tc>
          <w:tcPr>
            <w:tcW w:w="8662" w:type="dxa"/>
          </w:tcPr>
          <w:p w:rsidR="00E202F9" w:rsidRPr="00483293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E202F9" w:rsidRPr="00803B18" w:rsidRDefault="00E202F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</w:tr>
      <w:tr w:rsidR="00E202F9" w:rsidRPr="00483293">
        <w:trPr>
          <w:trHeight w:val="262"/>
        </w:trPr>
        <w:tc>
          <w:tcPr>
            <w:tcW w:w="8662" w:type="dxa"/>
          </w:tcPr>
          <w:p w:rsidR="00E202F9" w:rsidRPr="00483293" w:rsidRDefault="00E202F9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E202F9" w:rsidRPr="00803B18" w:rsidRDefault="00E202F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1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202F9" w:rsidRPr="00483293">
        <w:trPr>
          <w:trHeight w:val="251"/>
        </w:trPr>
        <w:tc>
          <w:tcPr>
            <w:tcW w:w="8662" w:type="dxa"/>
          </w:tcPr>
          <w:p w:rsidR="00E202F9" w:rsidRPr="00483293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E202F9" w:rsidRPr="00803B18" w:rsidRDefault="00E202F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18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E202F9" w:rsidRPr="00483293">
        <w:trPr>
          <w:trHeight w:val="256"/>
        </w:trPr>
        <w:tc>
          <w:tcPr>
            <w:tcW w:w="8662" w:type="dxa"/>
          </w:tcPr>
          <w:p w:rsidR="00E202F9" w:rsidRPr="00483293" w:rsidRDefault="00E202F9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E202F9" w:rsidRPr="003F7B01" w:rsidRDefault="00E202F9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02F9" w:rsidRPr="00483293">
        <w:trPr>
          <w:trHeight w:val="750"/>
        </w:trPr>
        <w:tc>
          <w:tcPr>
            <w:tcW w:w="8662" w:type="dxa"/>
            <w:vAlign w:val="bottom"/>
          </w:tcPr>
          <w:p w:rsidR="00E202F9" w:rsidRPr="00483293" w:rsidRDefault="00E202F9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3704,3</w:t>
            </w:r>
          </w:p>
        </w:tc>
      </w:tr>
      <w:tr w:rsidR="00E202F9" w:rsidRPr="002246C0">
        <w:trPr>
          <w:trHeight w:val="240"/>
        </w:trPr>
        <w:tc>
          <w:tcPr>
            <w:tcW w:w="8662" w:type="dxa"/>
            <w:vAlign w:val="bottom"/>
          </w:tcPr>
          <w:p w:rsidR="00E202F9" w:rsidRPr="00483293" w:rsidRDefault="00E202F9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</w:tr>
      <w:tr w:rsidR="00E202F9" w:rsidRPr="00483293">
        <w:trPr>
          <w:trHeight w:val="240"/>
        </w:trPr>
        <w:tc>
          <w:tcPr>
            <w:tcW w:w="8662" w:type="dxa"/>
            <w:vAlign w:val="bottom"/>
          </w:tcPr>
          <w:p w:rsidR="00E202F9" w:rsidRPr="00483293" w:rsidRDefault="00E202F9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F9" w:rsidRPr="00483293">
        <w:trPr>
          <w:trHeight w:val="394"/>
        </w:trPr>
        <w:tc>
          <w:tcPr>
            <w:tcW w:w="8662" w:type="dxa"/>
          </w:tcPr>
          <w:p w:rsidR="00E202F9" w:rsidRPr="00483293" w:rsidRDefault="00E202F9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1895,9</w:t>
            </w:r>
          </w:p>
        </w:tc>
      </w:tr>
      <w:tr w:rsidR="00E202F9" w:rsidRPr="00483293">
        <w:trPr>
          <w:trHeight w:val="181"/>
        </w:trPr>
        <w:tc>
          <w:tcPr>
            <w:tcW w:w="8662" w:type="dxa"/>
          </w:tcPr>
          <w:p w:rsidR="00E202F9" w:rsidRPr="00483293" w:rsidRDefault="00E202F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146,9</w:t>
            </w:r>
          </w:p>
        </w:tc>
      </w:tr>
      <w:tr w:rsidR="00E202F9" w:rsidRPr="00483293">
        <w:trPr>
          <w:trHeight w:val="181"/>
        </w:trPr>
        <w:tc>
          <w:tcPr>
            <w:tcW w:w="8662" w:type="dxa"/>
          </w:tcPr>
          <w:p w:rsidR="00E202F9" w:rsidRPr="00A162A2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254,6</w:t>
            </w:r>
          </w:p>
        </w:tc>
      </w:tr>
      <w:tr w:rsidR="00E202F9" w:rsidRPr="00483293">
        <w:trPr>
          <w:trHeight w:val="181"/>
        </w:trPr>
        <w:tc>
          <w:tcPr>
            <w:tcW w:w="8662" w:type="dxa"/>
          </w:tcPr>
          <w:p w:rsidR="00E202F9" w:rsidRPr="00A162A2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E202F9" w:rsidRPr="00483293">
        <w:trPr>
          <w:trHeight w:val="181"/>
        </w:trPr>
        <w:tc>
          <w:tcPr>
            <w:tcW w:w="8662" w:type="dxa"/>
          </w:tcPr>
          <w:p w:rsidR="00E202F9" w:rsidRPr="00A162A2" w:rsidRDefault="00E202F9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02F9" w:rsidRPr="00483293">
        <w:trPr>
          <w:trHeight w:val="181"/>
        </w:trPr>
        <w:tc>
          <w:tcPr>
            <w:tcW w:w="8662" w:type="dxa"/>
          </w:tcPr>
          <w:p w:rsidR="00E202F9" w:rsidRPr="00A162A2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7D22C2" w:rsidRDefault="00E202F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483293" w:rsidRDefault="00E202F9" w:rsidP="008850E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поселения</w:t>
            </w:r>
          </w:p>
        </w:tc>
        <w:tc>
          <w:tcPr>
            <w:tcW w:w="1520" w:type="dxa"/>
            <w:vAlign w:val="center"/>
          </w:tcPr>
          <w:p w:rsidR="00E202F9" w:rsidRPr="003F7B01" w:rsidRDefault="00E202F9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564074,0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60301,9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57111,7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3190,2</w:t>
            </w:r>
          </w:p>
        </w:tc>
      </w:tr>
      <w:tr w:rsidR="00E202F9" w:rsidRPr="00D82D9F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503772,1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578167,5</w:t>
            </w:r>
          </w:p>
        </w:tc>
      </w:tr>
      <w:tr w:rsidR="00E202F9" w:rsidRPr="00483293">
        <w:trPr>
          <w:trHeight w:val="317"/>
        </w:trPr>
        <w:tc>
          <w:tcPr>
            <w:tcW w:w="8662" w:type="dxa"/>
          </w:tcPr>
          <w:p w:rsidR="00E202F9" w:rsidRPr="00D82D9F" w:rsidRDefault="00E202F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-14093,5</w:t>
            </w:r>
          </w:p>
        </w:tc>
      </w:tr>
      <w:tr w:rsidR="00E202F9" w:rsidRPr="00483293">
        <w:trPr>
          <w:trHeight w:val="310"/>
        </w:trPr>
        <w:tc>
          <w:tcPr>
            <w:tcW w:w="8662" w:type="dxa"/>
          </w:tcPr>
          <w:p w:rsidR="00E202F9" w:rsidRPr="00483293" w:rsidRDefault="00E202F9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E202F9" w:rsidRPr="003F7B01" w:rsidRDefault="00E202F9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02F9" w:rsidRPr="00483293">
        <w:trPr>
          <w:trHeight w:val="307"/>
        </w:trPr>
        <w:tc>
          <w:tcPr>
            <w:tcW w:w="8662" w:type="dxa"/>
          </w:tcPr>
          <w:p w:rsidR="00E202F9" w:rsidRPr="00EC17A4" w:rsidRDefault="00E202F9" w:rsidP="00B03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(крупные и средние предприятия)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(январь-август)</w:t>
            </w: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20" w:type="dxa"/>
            <w:vAlign w:val="center"/>
          </w:tcPr>
          <w:p w:rsidR="00E202F9" w:rsidRPr="003F7B01" w:rsidRDefault="00E202F9" w:rsidP="009558F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54190,2</w:t>
            </w:r>
          </w:p>
        </w:tc>
      </w:tr>
      <w:tr w:rsidR="00E202F9" w:rsidRPr="00483293">
        <w:trPr>
          <w:trHeight w:val="266"/>
        </w:trPr>
        <w:tc>
          <w:tcPr>
            <w:tcW w:w="8662" w:type="dxa"/>
          </w:tcPr>
          <w:p w:rsidR="00E202F9" w:rsidRPr="00EC17A4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114,9</w:t>
            </w:r>
          </w:p>
        </w:tc>
      </w:tr>
      <w:tr w:rsidR="00E202F9" w:rsidRPr="00483293">
        <w:trPr>
          <w:trHeight w:val="367"/>
        </w:trPr>
        <w:tc>
          <w:tcPr>
            <w:tcW w:w="8662" w:type="dxa"/>
          </w:tcPr>
          <w:p w:rsidR="00E202F9" w:rsidRDefault="00E202F9" w:rsidP="00EF48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15.07.2024 N 313-п</w:t>
            </w:r>
          </w:p>
          <w:p w:rsidR="00E202F9" w:rsidRPr="009521FF" w:rsidRDefault="00E202F9" w:rsidP="00EF48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2025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557CCA" w:rsidRDefault="00E202F9" w:rsidP="00DC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16314</w:t>
            </w:r>
          </w:p>
        </w:tc>
      </w:tr>
      <w:tr w:rsidR="00E202F9" w:rsidRPr="00483293">
        <w:trPr>
          <w:trHeight w:val="367"/>
        </w:trPr>
        <w:tc>
          <w:tcPr>
            <w:tcW w:w="8662" w:type="dxa"/>
          </w:tcPr>
          <w:p w:rsidR="00E202F9" w:rsidRPr="00E43D10" w:rsidRDefault="00E202F9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557CCA" w:rsidRDefault="00E202F9" w:rsidP="00DC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</w:t>
            </w:r>
          </w:p>
        </w:tc>
      </w:tr>
      <w:tr w:rsidR="00E202F9" w:rsidRPr="00483293">
        <w:trPr>
          <w:trHeight w:val="367"/>
        </w:trPr>
        <w:tc>
          <w:tcPr>
            <w:tcW w:w="8662" w:type="dxa"/>
          </w:tcPr>
          <w:p w:rsidR="00E202F9" w:rsidRPr="00E43D10" w:rsidRDefault="00E202F9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557CCA" w:rsidRDefault="00E202F9" w:rsidP="00E27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14030</w:t>
            </w:r>
          </w:p>
        </w:tc>
      </w:tr>
      <w:tr w:rsidR="00E202F9" w:rsidRPr="00483293">
        <w:trPr>
          <w:trHeight w:val="367"/>
        </w:trPr>
        <w:tc>
          <w:tcPr>
            <w:tcW w:w="8662" w:type="dxa"/>
          </w:tcPr>
          <w:p w:rsidR="00E202F9" w:rsidRDefault="00E202F9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202F9" w:rsidRPr="00557CCA" w:rsidRDefault="00E202F9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15825</w:t>
            </w:r>
          </w:p>
        </w:tc>
      </w:tr>
      <w:tr w:rsidR="00E202F9" w:rsidRPr="00483293">
        <w:trPr>
          <w:trHeight w:val="416"/>
        </w:trPr>
        <w:tc>
          <w:tcPr>
            <w:tcW w:w="8662" w:type="dxa"/>
          </w:tcPr>
          <w:p w:rsidR="00E202F9" w:rsidRPr="00EC17A4" w:rsidRDefault="00E202F9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E202F9" w:rsidRPr="003D37C5" w:rsidRDefault="00E202F9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202F9" w:rsidRPr="00483293">
        <w:trPr>
          <w:trHeight w:val="182"/>
        </w:trPr>
        <w:tc>
          <w:tcPr>
            <w:tcW w:w="8662" w:type="dxa"/>
          </w:tcPr>
          <w:p w:rsidR="00E202F9" w:rsidRPr="00EC17A4" w:rsidRDefault="00E202F9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E202F9" w:rsidRPr="003D37C5" w:rsidRDefault="00E202F9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7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E202F9" w:rsidRPr="00483293">
        <w:trPr>
          <w:trHeight w:val="300"/>
        </w:trPr>
        <w:tc>
          <w:tcPr>
            <w:tcW w:w="8662" w:type="dxa"/>
          </w:tcPr>
          <w:p w:rsidR="00E202F9" w:rsidRPr="00483293" w:rsidRDefault="00E202F9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E202F9" w:rsidRPr="003F7B01" w:rsidRDefault="00E202F9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02F9" w:rsidRPr="00483293">
        <w:trPr>
          <w:trHeight w:val="300"/>
        </w:trPr>
        <w:tc>
          <w:tcPr>
            <w:tcW w:w="8662" w:type="dxa"/>
          </w:tcPr>
          <w:p w:rsidR="00E202F9" w:rsidRPr="00724690" w:rsidRDefault="00E202F9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E202F9" w:rsidRPr="00C12005" w:rsidRDefault="00E202F9" w:rsidP="008B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005">
              <w:rPr>
                <w:rFonts w:ascii="Times New Roman" w:hAnsi="Times New Roman" w:cs="Times New Roman"/>
                <w:sz w:val="24"/>
                <w:szCs w:val="24"/>
              </w:rPr>
              <w:t>3596,9</w:t>
            </w:r>
          </w:p>
        </w:tc>
      </w:tr>
      <w:tr w:rsidR="00E202F9" w:rsidRPr="00483293">
        <w:trPr>
          <w:trHeight w:val="300"/>
        </w:trPr>
        <w:tc>
          <w:tcPr>
            <w:tcW w:w="8662" w:type="dxa"/>
          </w:tcPr>
          <w:p w:rsidR="00E202F9" w:rsidRPr="00724690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E202F9" w:rsidRPr="00C12005" w:rsidRDefault="00E202F9" w:rsidP="008B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005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</w:tr>
      <w:tr w:rsidR="00E202F9" w:rsidRPr="00483293">
        <w:trPr>
          <w:trHeight w:val="575"/>
        </w:trPr>
        <w:tc>
          <w:tcPr>
            <w:tcW w:w="8662" w:type="dxa"/>
          </w:tcPr>
          <w:p w:rsidR="00E202F9" w:rsidRPr="00724690" w:rsidRDefault="00E202F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E202F9" w:rsidRPr="00557CCA" w:rsidRDefault="00E202F9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502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</w:tr>
    </w:tbl>
    <w:p w:rsidR="00E202F9" w:rsidRPr="00483293" w:rsidRDefault="00E202F9">
      <w:pPr>
        <w:rPr>
          <w:color w:val="FF0000"/>
          <w:sz w:val="24"/>
          <w:szCs w:val="24"/>
        </w:rPr>
      </w:pPr>
    </w:p>
    <w:sectPr w:rsidR="00E202F9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2F9" w:rsidRDefault="00E202F9" w:rsidP="00B24FCF">
      <w:r>
        <w:separator/>
      </w:r>
    </w:p>
  </w:endnote>
  <w:endnote w:type="continuationSeparator" w:id="1">
    <w:p w:rsidR="00E202F9" w:rsidRDefault="00E202F9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2F9" w:rsidRDefault="00E202F9" w:rsidP="00B24FCF">
      <w:r>
        <w:separator/>
      </w:r>
    </w:p>
  </w:footnote>
  <w:footnote w:type="continuationSeparator" w:id="1">
    <w:p w:rsidR="00E202F9" w:rsidRDefault="00E202F9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13902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059D5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0CC4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0B03"/>
    <w:rsid w:val="002177BA"/>
    <w:rsid w:val="002246C0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704BE"/>
    <w:rsid w:val="00371F39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C60F2"/>
    <w:rsid w:val="003D37C5"/>
    <w:rsid w:val="003D701F"/>
    <w:rsid w:val="003D722C"/>
    <w:rsid w:val="003F0DDC"/>
    <w:rsid w:val="003F7B01"/>
    <w:rsid w:val="00420E7E"/>
    <w:rsid w:val="00437202"/>
    <w:rsid w:val="00462009"/>
    <w:rsid w:val="004634BA"/>
    <w:rsid w:val="004656CD"/>
    <w:rsid w:val="00475048"/>
    <w:rsid w:val="00480521"/>
    <w:rsid w:val="00483293"/>
    <w:rsid w:val="00483FC0"/>
    <w:rsid w:val="0048516B"/>
    <w:rsid w:val="004909B4"/>
    <w:rsid w:val="004C1DDB"/>
    <w:rsid w:val="004C2448"/>
    <w:rsid w:val="004D2ED4"/>
    <w:rsid w:val="004F07CB"/>
    <w:rsid w:val="0051138F"/>
    <w:rsid w:val="005226FB"/>
    <w:rsid w:val="00524A80"/>
    <w:rsid w:val="0053086C"/>
    <w:rsid w:val="00535D5D"/>
    <w:rsid w:val="00536DA4"/>
    <w:rsid w:val="005467E7"/>
    <w:rsid w:val="00557CCA"/>
    <w:rsid w:val="00573019"/>
    <w:rsid w:val="005821B6"/>
    <w:rsid w:val="0058379D"/>
    <w:rsid w:val="005942B8"/>
    <w:rsid w:val="0059487A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3502"/>
    <w:rsid w:val="006545AA"/>
    <w:rsid w:val="00660626"/>
    <w:rsid w:val="006617BA"/>
    <w:rsid w:val="006737F9"/>
    <w:rsid w:val="006739C3"/>
    <w:rsid w:val="00674A06"/>
    <w:rsid w:val="00680A41"/>
    <w:rsid w:val="0068575F"/>
    <w:rsid w:val="006923D8"/>
    <w:rsid w:val="006928C4"/>
    <w:rsid w:val="006A1613"/>
    <w:rsid w:val="006B4344"/>
    <w:rsid w:val="006D64DB"/>
    <w:rsid w:val="006F71BD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4755C"/>
    <w:rsid w:val="00754B86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22C2"/>
    <w:rsid w:val="007D4617"/>
    <w:rsid w:val="007E09FA"/>
    <w:rsid w:val="007E35EB"/>
    <w:rsid w:val="00803B18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7F99"/>
    <w:rsid w:val="00876BAA"/>
    <w:rsid w:val="0088145F"/>
    <w:rsid w:val="008850E8"/>
    <w:rsid w:val="00896038"/>
    <w:rsid w:val="00896FEE"/>
    <w:rsid w:val="008A5DF1"/>
    <w:rsid w:val="008B03B3"/>
    <w:rsid w:val="008B19F5"/>
    <w:rsid w:val="008C5983"/>
    <w:rsid w:val="008E2B7E"/>
    <w:rsid w:val="008F0288"/>
    <w:rsid w:val="008F68AA"/>
    <w:rsid w:val="00901439"/>
    <w:rsid w:val="00916196"/>
    <w:rsid w:val="00927BEB"/>
    <w:rsid w:val="009521FF"/>
    <w:rsid w:val="009558FB"/>
    <w:rsid w:val="00977DE5"/>
    <w:rsid w:val="00995525"/>
    <w:rsid w:val="00996125"/>
    <w:rsid w:val="009A3C65"/>
    <w:rsid w:val="009B1E07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C4593"/>
    <w:rsid w:val="00AD66E4"/>
    <w:rsid w:val="00AE4CE3"/>
    <w:rsid w:val="00B00816"/>
    <w:rsid w:val="00B03204"/>
    <w:rsid w:val="00B0358A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C32C7"/>
    <w:rsid w:val="00BD655D"/>
    <w:rsid w:val="00BE67C9"/>
    <w:rsid w:val="00C0100D"/>
    <w:rsid w:val="00C017D0"/>
    <w:rsid w:val="00C12005"/>
    <w:rsid w:val="00C14F50"/>
    <w:rsid w:val="00C202B9"/>
    <w:rsid w:val="00C24E1E"/>
    <w:rsid w:val="00C4039F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3900"/>
    <w:rsid w:val="00D4552B"/>
    <w:rsid w:val="00D45B30"/>
    <w:rsid w:val="00D57CFE"/>
    <w:rsid w:val="00D649C7"/>
    <w:rsid w:val="00D760DC"/>
    <w:rsid w:val="00D7792A"/>
    <w:rsid w:val="00D814DE"/>
    <w:rsid w:val="00D82D9F"/>
    <w:rsid w:val="00D9153B"/>
    <w:rsid w:val="00D91CB1"/>
    <w:rsid w:val="00DA3907"/>
    <w:rsid w:val="00DC0C93"/>
    <w:rsid w:val="00DC121F"/>
    <w:rsid w:val="00DC4B2A"/>
    <w:rsid w:val="00DC56F9"/>
    <w:rsid w:val="00DD5C79"/>
    <w:rsid w:val="00DE23D4"/>
    <w:rsid w:val="00DF05C0"/>
    <w:rsid w:val="00E01222"/>
    <w:rsid w:val="00E03EF9"/>
    <w:rsid w:val="00E13AFD"/>
    <w:rsid w:val="00E15E17"/>
    <w:rsid w:val="00E202F9"/>
    <w:rsid w:val="00E24989"/>
    <w:rsid w:val="00E27DF2"/>
    <w:rsid w:val="00E34B65"/>
    <w:rsid w:val="00E3631C"/>
    <w:rsid w:val="00E411DD"/>
    <w:rsid w:val="00E43D10"/>
    <w:rsid w:val="00E47EB1"/>
    <w:rsid w:val="00E50CAA"/>
    <w:rsid w:val="00E51979"/>
    <w:rsid w:val="00E54FDF"/>
    <w:rsid w:val="00E805B3"/>
    <w:rsid w:val="00E95F93"/>
    <w:rsid w:val="00EB0210"/>
    <w:rsid w:val="00EB0E33"/>
    <w:rsid w:val="00EB69D5"/>
    <w:rsid w:val="00EB6AB7"/>
    <w:rsid w:val="00EC1712"/>
    <w:rsid w:val="00EC17A4"/>
    <w:rsid w:val="00EC2882"/>
    <w:rsid w:val="00EC6D1E"/>
    <w:rsid w:val="00ED3748"/>
    <w:rsid w:val="00EF48DA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647F0"/>
    <w:rsid w:val="00F733FA"/>
    <w:rsid w:val="00F849D4"/>
    <w:rsid w:val="00F973EA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222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4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2</Pages>
  <Words>367</Words>
  <Characters>2092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18</cp:revision>
  <cp:lastPrinted>2025-11-11T13:59:00Z</cp:lastPrinted>
  <dcterms:created xsi:type="dcterms:W3CDTF">2025-11-05T08:42:00Z</dcterms:created>
  <dcterms:modified xsi:type="dcterms:W3CDTF">2025-11-14T14:13:00Z</dcterms:modified>
</cp:coreProperties>
</file>